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6A" w:rsidRDefault="000B45C5" w:rsidP="001421DA">
      <w:pPr>
        <w:spacing w:after="113" w:line="288" w:lineRule="auto"/>
        <w:rPr>
          <w:b/>
          <w:lang w:val="en-US"/>
        </w:rPr>
      </w:pPr>
      <w:r w:rsidRPr="000B45C5">
        <w:rPr>
          <w:b/>
          <w:lang w:val="en-US"/>
        </w:rPr>
        <w:t>Overall Survival – Subgroups (FAS; PP)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142"/>
        <w:gridCol w:w="3544"/>
        <w:gridCol w:w="1625"/>
        <w:gridCol w:w="2232"/>
      </w:tblGrid>
      <w:tr w:rsidR="000B45C5" w:rsidRPr="005B326D" w:rsidTr="00EA1F22">
        <w:trPr>
          <w:tblHeader/>
        </w:trPr>
        <w:tc>
          <w:tcPr>
            <w:tcW w:w="1384" w:type="dxa"/>
            <w:tcBorders>
              <w:top w:val="single" w:sz="12" w:space="0" w:color="auto"/>
              <w:bottom w:val="single" w:sz="12" w:space="0" w:color="auto"/>
            </w:tcBorders>
          </w:tcPr>
          <w:p w:rsidR="000B45C5" w:rsidRPr="005B326D" w:rsidRDefault="000B45C5" w:rsidP="00EA1F22">
            <w:pPr>
              <w:spacing w:before="240"/>
              <w:rPr>
                <w:rFonts w:cs="Arial"/>
                <w:sz w:val="18"/>
                <w:szCs w:val="18"/>
              </w:rPr>
            </w:pPr>
            <w:r w:rsidRPr="005B326D">
              <w:rPr>
                <w:rFonts w:cs="Arial"/>
                <w:sz w:val="18"/>
                <w:szCs w:val="18"/>
              </w:rPr>
              <w:t>OS Subgroups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B45C5" w:rsidRPr="005B326D" w:rsidRDefault="000B45C5" w:rsidP="00EA1F22">
            <w:pPr>
              <w:spacing w:before="240"/>
              <w:rPr>
                <w:rFonts w:cs="Arial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12" w:space="0" w:color="auto"/>
              <w:bottom w:val="single" w:sz="12" w:space="0" w:color="auto"/>
            </w:tcBorders>
          </w:tcPr>
          <w:p w:rsidR="000B45C5" w:rsidRPr="005B326D" w:rsidRDefault="000B45C5" w:rsidP="00EA1F22">
            <w:pPr>
              <w:spacing w:before="240"/>
              <w:jc w:val="center"/>
              <w:rPr>
                <w:rFonts w:cs="Arial"/>
                <w:sz w:val="18"/>
                <w:szCs w:val="18"/>
              </w:rPr>
            </w:pPr>
            <w:r w:rsidRPr="005B326D">
              <w:rPr>
                <w:rFonts w:cs="Arial"/>
                <w:sz w:val="18"/>
                <w:szCs w:val="18"/>
              </w:rPr>
              <w:t>FAS (N=63)</w:t>
            </w:r>
          </w:p>
        </w:tc>
        <w:tc>
          <w:tcPr>
            <w:tcW w:w="2232" w:type="dxa"/>
            <w:tcBorders>
              <w:top w:val="single" w:sz="12" w:space="0" w:color="auto"/>
              <w:bottom w:val="single" w:sz="12" w:space="0" w:color="auto"/>
            </w:tcBorders>
          </w:tcPr>
          <w:p w:rsidR="000B45C5" w:rsidRPr="005B326D" w:rsidRDefault="000B45C5" w:rsidP="00EA1F22">
            <w:pPr>
              <w:spacing w:before="240"/>
              <w:jc w:val="center"/>
              <w:rPr>
                <w:rFonts w:cs="Arial"/>
                <w:sz w:val="18"/>
                <w:szCs w:val="18"/>
              </w:rPr>
            </w:pPr>
            <w:r w:rsidRPr="005B326D">
              <w:rPr>
                <w:rFonts w:cs="Arial"/>
                <w:sz w:val="18"/>
                <w:szCs w:val="18"/>
              </w:rPr>
              <w:t>PP (N=49)</w:t>
            </w:r>
          </w:p>
        </w:tc>
      </w:tr>
      <w:tr w:rsidR="000B45C5" w:rsidRPr="00CB3E2A" w:rsidTr="00EA1F22">
        <w:tc>
          <w:tcPr>
            <w:tcW w:w="1384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0B45C5" w:rsidRPr="00CB3E2A" w:rsidRDefault="000B45C5" w:rsidP="00EA1F22">
            <w:pPr>
              <w:spacing w:before="240"/>
              <w:rPr>
                <w:rFonts w:cs="Arial"/>
                <w:i/>
                <w:sz w:val="18"/>
                <w:szCs w:val="18"/>
              </w:rPr>
            </w:pPr>
            <w:r w:rsidRPr="00CB3E2A">
              <w:rPr>
                <w:rFonts w:cs="Arial"/>
                <w:i/>
                <w:sz w:val="18"/>
                <w:szCs w:val="18"/>
              </w:rPr>
              <w:t>Age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0B45C5" w:rsidRPr="00CB3E2A" w:rsidRDefault="000B45C5" w:rsidP="00EA1F22">
            <w:pPr>
              <w:spacing w:before="240"/>
              <w:rPr>
                <w:rFonts w:cs="Arial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0B45C5" w:rsidRPr="00CB3E2A" w:rsidRDefault="000B45C5" w:rsidP="00EA1F22">
            <w:pPr>
              <w:spacing w:before="240"/>
              <w:rPr>
                <w:rFonts w:cs="Arial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0B45C5" w:rsidRPr="00CB3E2A" w:rsidRDefault="000B45C5" w:rsidP="00EA1F22">
            <w:pPr>
              <w:spacing w:before="240"/>
              <w:rPr>
                <w:rFonts w:cs="Arial"/>
                <w:sz w:val="18"/>
                <w:szCs w:val="18"/>
              </w:rPr>
            </w:pP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&lt;65 years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23 (74.2%)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15 (65.2%)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8 (25.8%)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8 (34.8%)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8.1 ( 3.5 - 15.4)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12.0 ( 1.8 - 16.3)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16.3 ( 8.9 - 21.8)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17.0 (12.0 - 36.1)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36.1 (16.8 - NA)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36.1 (17.0 - NA)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≥65 years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32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22 (68.8%)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17 (65.4%)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10 (31.3%)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9 (34.6%)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10.8 ( 4.0 - 16.6)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14.0 ( 3.4 - 24.1)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24.3 (14.0 - 47.9)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24.5 (14.0 - 59.7)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48.6 (27.8 - NA)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59.7 (27.8 - NA)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spacing w:before="240"/>
              <w:rPr>
                <w:rFonts w:cs="Arial"/>
                <w:i/>
                <w:sz w:val="18"/>
                <w:szCs w:val="18"/>
              </w:rPr>
            </w:pPr>
            <w:r w:rsidRPr="00CB3E2A">
              <w:rPr>
                <w:rFonts w:cs="Arial"/>
                <w:i/>
                <w:sz w:val="18"/>
                <w:szCs w:val="18"/>
              </w:rPr>
              <w:t>Gender</w:t>
            </w: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625" w:type="dxa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232" w:type="dxa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3686" w:type="dxa"/>
            <w:gridSpan w:val="2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12 (80.0%)</w:t>
            </w:r>
          </w:p>
        </w:tc>
        <w:tc>
          <w:tcPr>
            <w:tcW w:w="2232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6 (66.7%)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 (20.0%)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 (33.3%)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13.1 ( 1.2 - 16.3)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14.0 ( 5.1 - 16.3)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16.3 ( 5.1 - 21.8)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16.3 ( 5.1 - 31.1)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21.8 (16.3 - 31.1)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31.1 (16.3 - 31.1)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3686" w:type="dxa"/>
            <w:gridSpan w:val="2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48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33 (68.8%)</w:t>
            </w:r>
          </w:p>
        </w:tc>
        <w:tc>
          <w:tcPr>
            <w:tcW w:w="2232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26 (65.0%)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15 (31.3%)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 (35.0%)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8.1 ( 4.7 - 15.8)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10.8 ( 6.8 - 16.2)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20.4 (14.3 - 36.1)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24.3 (15.8 - 47.9)</w:t>
            </w:r>
          </w:p>
        </w:tc>
      </w:tr>
      <w:tr w:rsidR="000B45C5" w:rsidRPr="00CB3E2A" w:rsidTr="00EA1F22">
        <w:tc>
          <w:tcPr>
            <w:tcW w:w="1384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48.6 (27.8 - NA)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59.7 (27.8 - NA)</w:t>
            </w:r>
          </w:p>
        </w:tc>
      </w:tr>
      <w:tr w:rsidR="000B45C5" w:rsidRPr="00CB3E2A" w:rsidTr="00EA1F22">
        <w:tc>
          <w:tcPr>
            <w:tcW w:w="5070" w:type="dxa"/>
            <w:gridSpan w:val="3"/>
            <w:shd w:val="clear" w:color="auto" w:fill="D9D9D9" w:themeFill="background1" w:themeFillShade="D9"/>
          </w:tcPr>
          <w:p w:rsidR="000B45C5" w:rsidRPr="00CB3E2A" w:rsidRDefault="000B45C5" w:rsidP="00EA1F22">
            <w:pPr>
              <w:spacing w:before="240"/>
              <w:rPr>
                <w:rFonts w:cs="Arial"/>
                <w:i/>
                <w:sz w:val="18"/>
                <w:szCs w:val="18"/>
              </w:rPr>
            </w:pPr>
            <w:r w:rsidRPr="00CB3E2A">
              <w:rPr>
                <w:rFonts w:cs="Arial"/>
                <w:i/>
                <w:sz w:val="18"/>
                <w:szCs w:val="18"/>
              </w:rPr>
              <w:t>BMI at screening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BMI ≤25kg/m²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18 (81.8%)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12 (75.0%)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 (18.2%)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 (25.0%)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4.0 ( 1.2 -  7.3)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6.0 ( 1.8 - 14.0)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12.0 ( 4.0 - 15.8)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14.0 ( 5.2 - 18.9)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16.3 (14.0 - NA)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18.9 (14.0 - NA)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BMI &gt;25kg/m²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41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27 (65.9%)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33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20 (60.6%)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 (34.1%)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13 (39.4%)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14.3 ( 8.1 - 20.4)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16.3 ( 8.1 - 24.3)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24.3 (16.8 - 47.9)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27.8 (20.4 - 47.9)</w:t>
            </w:r>
          </w:p>
        </w:tc>
      </w:tr>
      <w:tr w:rsidR="000B45C5" w:rsidRPr="00CB3E2A" w:rsidTr="00EA1F22">
        <w:tc>
          <w:tcPr>
            <w:tcW w:w="1384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48.6 (31.1 - NA)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47.9 (31.1 - NA)</w:t>
            </w:r>
          </w:p>
        </w:tc>
      </w:tr>
      <w:tr w:rsidR="000B45C5" w:rsidRPr="000B45C5" w:rsidTr="00EA1F22">
        <w:tc>
          <w:tcPr>
            <w:tcW w:w="5070" w:type="dxa"/>
            <w:gridSpan w:val="3"/>
          </w:tcPr>
          <w:p w:rsidR="000B45C5" w:rsidRPr="00CB3E2A" w:rsidRDefault="000B45C5" w:rsidP="00EA1F22">
            <w:pPr>
              <w:spacing w:before="240"/>
              <w:rPr>
                <w:rFonts w:cs="Arial"/>
                <w:i/>
                <w:sz w:val="18"/>
                <w:szCs w:val="18"/>
              </w:rPr>
            </w:pPr>
            <w:r w:rsidRPr="00CB3E2A">
              <w:rPr>
                <w:rFonts w:cs="Arial"/>
                <w:i/>
                <w:sz w:val="18"/>
                <w:szCs w:val="18"/>
              </w:rPr>
              <w:t>ECOG performance status at screening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232" w:type="dxa"/>
          </w:tcPr>
          <w:p w:rsidR="000B45C5" w:rsidRPr="00CB3E2A" w:rsidRDefault="000B45C5" w:rsidP="00EA1F22">
            <w:pPr>
              <w:rPr>
                <w:rFonts w:cs="Arial"/>
                <w:sz w:val="18"/>
                <w:szCs w:val="18"/>
              </w:rPr>
            </w:pP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lastRenderedPageBreak/>
              <w:t>ECOG Score 0</w:t>
            </w:r>
          </w:p>
        </w:tc>
        <w:tc>
          <w:tcPr>
            <w:tcW w:w="3544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36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23 (63.9%)</w:t>
            </w:r>
          </w:p>
        </w:tc>
        <w:tc>
          <w:tcPr>
            <w:tcW w:w="2232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18 (60.0%)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13 (36.1%)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12 (40.0%)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15.4 ( 6.0 - 17.0)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15.8 ( 8.9 - 20.4)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24.1 (15.8 - 59.7)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24.5 (16.3 - 63.8)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63.8 (27.8 - NA)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63.8 (27.8 - NA)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ECOG Score ≥1</w:t>
            </w:r>
          </w:p>
        </w:tc>
        <w:tc>
          <w:tcPr>
            <w:tcW w:w="3544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625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22 (81.5%)</w:t>
            </w:r>
          </w:p>
        </w:tc>
        <w:tc>
          <w:tcPr>
            <w:tcW w:w="2232" w:type="dxa"/>
          </w:tcPr>
          <w:p w:rsidR="000B45C5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</w:t>
            </w:r>
          </w:p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14 (73.7%)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 (18.5%)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 (26.3%)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5.2 ( 1.8 -  8.1)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7.3 ( 1.8 - 10.8)</w:t>
            </w:r>
          </w:p>
        </w:tc>
      </w:tr>
      <w:tr w:rsidR="000B45C5" w:rsidRPr="00CB3E2A" w:rsidTr="00EA1F22">
        <w:tc>
          <w:tcPr>
            <w:tcW w:w="1526" w:type="dxa"/>
            <w:gridSpan w:val="2"/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625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10.8 ( 6.8 - 22.9)</w:t>
            </w:r>
          </w:p>
        </w:tc>
        <w:tc>
          <w:tcPr>
            <w:tcW w:w="2232" w:type="dxa"/>
          </w:tcPr>
          <w:p w:rsidR="000B45C5" w:rsidRPr="00CB3E2A" w:rsidRDefault="000B45C5" w:rsidP="00EA1F22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16.2 ( 7.3 - 31.1)</w:t>
            </w:r>
          </w:p>
        </w:tc>
      </w:tr>
      <w:tr w:rsidR="000B45C5" w:rsidRPr="00CB3E2A" w:rsidTr="00EA1F22">
        <w:tc>
          <w:tcPr>
            <w:tcW w:w="1526" w:type="dxa"/>
            <w:gridSpan w:val="2"/>
            <w:tcBorders>
              <w:bottom w:val="single" w:sz="12" w:space="0" w:color="auto"/>
            </w:tcBorders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625" w:type="dxa"/>
            <w:tcBorders>
              <w:bottom w:val="single" w:sz="12" w:space="0" w:color="auto"/>
            </w:tcBorders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24.3 (16.2 - 48.6)</w:t>
            </w:r>
          </w:p>
        </w:tc>
        <w:tc>
          <w:tcPr>
            <w:tcW w:w="2232" w:type="dxa"/>
            <w:tcBorders>
              <w:bottom w:val="single" w:sz="12" w:space="0" w:color="auto"/>
            </w:tcBorders>
          </w:tcPr>
          <w:p w:rsidR="000B45C5" w:rsidRPr="00CB3E2A" w:rsidRDefault="000B45C5" w:rsidP="00EA1F22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B3E2A">
              <w:rPr>
                <w:rFonts w:cs="Arial"/>
                <w:color w:val="000000"/>
                <w:sz w:val="18"/>
                <w:szCs w:val="18"/>
              </w:rPr>
              <w:t>31.1 (16.2 - 47.9)</w:t>
            </w:r>
          </w:p>
        </w:tc>
      </w:tr>
    </w:tbl>
    <w:p w:rsidR="000B45C5" w:rsidRPr="000B45C5" w:rsidRDefault="000B45C5" w:rsidP="001421DA">
      <w:pPr>
        <w:spacing w:after="113" w:line="288" w:lineRule="auto"/>
        <w:rPr>
          <w:rFonts w:ascii="Arial" w:hAnsi="Arial" w:cs="Arial"/>
          <w:lang w:val="en-US"/>
        </w:rPr>
      </w:pPr>
      <w:bookmarkStart w:id="0" w:name="_GoBack"/>
      <w:bookmarkEnd w:id="0"/>
    </w:p>
    <w:sectPr w:rsidR="000B45C5" w:rsidRPr="000B45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C5"/>
    <w:rsid w:val="000A4C6A"/>
    <w:rsid w:val="000B45C5"/>
    <w:rsid w:val="001421DA"/>
    <w:rsid w:val="0046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45C5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45C5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F3D63D07.dotm</Template>
  <TotalTime>0</TotalTime>
  <Pages>2</Pages>
  <Words>380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benzrued</dc:creator>
  <cp:lastModifiedBy>benzrued</cp:lastModifiedBy>
  <cp:revision>2</cp:revision>
  <dcterms:created xsi:type="dcterms:W3CDTF">2018-06-26T12:32:00Z</dcterms:created>
  <dcterms:modified xsi:type="dcterms:W3CDTF">2018-06-26T12:32:00Z</dcterms:modified>
</cp:coreProperties>
</file>